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DA4E" w14:textId="77777777"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4F2FB881" w14:textId="77777777"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4C6025B" w14:textId="77777777"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6B554090" w14:textId="77777777" w:rsidR="00E76B4F" w:rsidRDefault="00E76B4F">
      <w:pPr>
        <w:framePr w:w="11630" w:h="732" w:hRule="exact" w:hSpace="187" w:wrap="around" w:vAnchor="page" w:hAnchor="page" w:x="298" w:y="851"/>
        <w:jc w:val="center"/>
      </w:pPr>
    </w:p>
    <w:p w14:paraId="409AB68B" w14:textId="77777777" w:rsidR="00E76B4F" w:rsidRDefault="00A31B86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782A77">
        <w:rPr>
          <w:rFonts w:ascii="Moderne" w:hAnsi="Moderne"/>
          <w:smallCaps/>
          <w:noProof/>
          <w:sz w:val="18"/>
        </w:rPr>
        <w:t>12 November 2016</w:t>
      </w:r>
      <w:r>
        <w:rPr>
          <w:rFonts w:ascii="Moderne" w:hAnsi="Moderne"/>
          <w:smallCaps/>
          <w:sz w:val="18"/>
        </w:rPr>
        <w:fldChar w:fldCharType="end"/>
      </w:r>
    </w:p>
    <w:p w14:paraId="0A59D16F" w14:textId="77777777" w:rsidR="00717A51" w:rsidRDefault="00717A51">
      <w:pPr>
        <w:jc w:val="center"/>
        <w:rPr>
          <w:rFonts w:ascii="Moderne" w:hAnsi="Moderne"/>
          <w:smallCaps/>
          <w:sz w:val="18"/>
        </w:rPr>
      </w:pPr>
    </w:p>
    <w:p w14:paraId="32C4481F" w14:textId="77777777" w:rsidR="00717A51" w:rsidRPr="009177DE" w:rsidRDefault="00717A51">
      <w:pPr>
        <w:jc w:val="center"/>
        <w:rPr>
          <w:rFonts w:ascii="Times New Roman" w:hAnsi="Times New Roman"/>
          <w:smallCaps/>
          <w:szCs w:val="24"/>
        </w:rPr>
      </w:pPr>
    </w:p>
    <w:p w14:paraId="2F0F9AF7" w14:textId="77777777" w:rsidR="00717A51" w:rsidRPr="009177DE" w:rsidRDefault="00717A51" w:rsidP="00F02CED">
      <w:pPr>
        <w:rPr>
          <w:rFonts w:ascii="Times New Roman" w:hAnsi="Times New Roman"/>
          <w:szCs w:val="24"/>
        </w:rPr>
      </w:pPr>
    </w:p>
    <w:p w14:paraId="0316CDAA" w14:textId="5ACA6B65" w:rsidR="00CA5691" w:rsidRDefault="00782A77" w:rsidP="000707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Hernandez</w:t>
      </w:r>
    </w:p>
    <w:p w14:paraId="43381D57" w14:textId="2C0811EA" w:rsidR="00782A77" w:rsidRDefault="00782A77" w:rsidP="000707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5115 </w:t>
      </w:r>
      <w:proofErr w:type="spellStart"/>
      <w:r>
        <w:rPr>
          <w:rFonts w:ascii="Times New Roman" w:hAnsi="Times New Roman"/>
          <w:szCs w:val="24"/>
        </w:rPr>
        <w:t>Kahana</w:t>
      </w:r>
      <w:proofErr w:type="spellEnd"/>
      <w:r>
        <w:rPr>
          <w:rFonts w:ascii="Times New Roman" w:hAnsi="Times New Roman"/>
          <w:szCs w:val="24"/>
        </w:rPr>
        <w:t xml:space="preserve"> Street</w:t>
      </w:r>
    </w:p>
    <w:p w14:paraId="2286E4E6" w14:textId="4BACEE9A" w:rsidR="00782A77" w:rsidRDefault="00782A77" w:rsidP="0007076D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Kapaa</w:t>
      </w:r>
      <w:proofErr w:type="spellEnd"/>
      <w:r>
        <w:rPr>
          <w:rFonts w:ascii="Times New Roman" w:hAnsi="Times New Roman"/>
          <w:szCs w:val="24"/>
        </w:rPr>
        <w:t>, HI  96746</w:t>
      </w:r>
    </w:p>
    <w:p w14:paraId="4CA406FD" w14:textId="77777777" w:rsidR="00782A77" w:rsidRDefault="00782A77" w:rsidP="0007076D">
      <w:pPr>
        <w:jc w:val="both"/>
        <w:rPr>
          <w:rFonts w:ascii="Times New Roman" w:hAnsi="Times New Roman"/>
          <w:szCs w:val="24"/>
        </w:rPr>
      </w:pPr>
    </w:p>
    <w:p w14:paraId="444A69DB" w14:textId="2426CBD6" w:rsidR="00782A77" w:rsidRDefault="00782A77" w:rsidP="000707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Luis:</w:t>
      </w:r>
    </w:p>
    <w:p w14:paraId="75CBBD37" w14:textId="77777777" w:rsidR="00782A77" w:rsidRDefault="00782A77" w:rsidP="0007076D">
      <w:pPr>
        <w:jc w:val="both"/>
        <w:rPr>
          <w:rFonts w:ascii="Times New Roman" w:hAnsi="Times New Roman"/>
          <w:szCs w:val="24"/>
        </w:rPr>
      </w:pPr>
    </w:p>
    <w:p w14:paraId="7F669719" w14:textId="5807F170" w:rsidR="00782A77" w:rsidRDefault="00782A77" w:rsidP="000707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 cannot go any further on your visa application until you obtain a Mexico passport.  The visa application requires the passport number and other information on the passport.</w:t>
      </w:r>
    </w:p>
    <w:p w14:paraId="1DBF896E" w14:textId="77777777" w:rsidR="00782A77" w:rsidRDefault="00782A77" w:rsidP="0007076D">
      <w:pPr>
        <w:jc w:val="both"/>
        <w:rPr>
          <w:rFonts w:ascii="Times New Roman" w:hAnsi="Times New Roman"/>
          <w:szCs w:val="24"/>
        </w:rPr>
      </w:pPr>
    </w:p>
    <w:p w14:paraId="43C64388" w14:textId="78610C82" w:rsidR="00782A77" w:rsidRDefault="00782A77" w:rsidP="000707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the instructions and application for passport.  Please </w:t>
      </w:r>
      <w:r>
        <w:rPr>
          <w:rFonts w:ascii="Times New Roman" w:hAnsi="Times New Roman"/>
          <w:i/>
          <w:szCs w:val="24"/>
        </w:rPr>
        <w:t>carefully review</w:t>
      </w:r>
      <w:r>
        <w:rPr>
          <w:rFonts w:ascii="Times New Roman" w:hAnsi="Times New Roman"/>
          <w:szCs w:val="24"/>
        </w:rPr>
        <w:t>, complete the application, and return the completed, signed application to our office with the following documents:</w:t>
      </w:r>
    </w:p>
    <w:p w14:paraId="6F0A475F" w14:textId="77777777" w:rsidR="00782A77" w:rsidRDefault="00782A77" w:rsidP="0007076D">
      <w:pPr>
        <w:jc w:val="both"/>
        <w:rPr>
          <w:rFonts w:ascii="Times New Roman" w:hAnsi="Times New Roman"/>
          <w:szCs w:val="24"/>
        </w:rPr>
      </w:pPr>
    </w:p>
    <w:p w14:paraId="3E29C0F3" w14:textId="77777777" w:rsidR="00782A77" w:rsidRPr="00782A77" w:rsidRDefault="00782A77" w:rsidP="00782A77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782A77" w:rsidRPr="00782A77" w:rsidSect="0068649D">
      <w:footerReference w:type="default" r:id="rId8"/>
      <w:pgSz w:w="12240" w:h="15840"/>
      <w:pgMar w:top="1440" w:right="1800" w:bottom="2457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7B4DF" w14:textId="77777777" w:rsidR="00095DF9" w:rsidRDefault="00095DF9">
      <w:r>
        <w:separator/>
      </w:r>
    </w:p>
  </w:endnote>
  <w:endnote w:type="continuationSeparator" w:id="0">
    <w:p w14:paraId="24A2530A" w14:textId="77777777" w:rsidR="00095DF9" w:rsidRDefault="000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2F7F0" w14:textId="77777777" w:rsidR="00B95A83" w:rsidRDefault="00AB14ED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Millennium Tower    719 Second Avenue</w:t>
    </w:r>
  </w:p>
  <w:p w14:paraId="46CE8EA6" w14:textId="77777777" w:rsidR="00B95A83" w:rsidRDefault="00803B3F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</w:t>
    </w:r>
    <w:r w:rsidR="00B95A83">
      <w:rPr>
        <w:rFonts w:ascii="Garamond" w:hAnsi="Garamond"/>
        <w:b/>
        <w:i/>
        <w:sz w:val="18"/>
      </w:rPr>
      <w:t xml:space="preserve">, </w:t>
    </w:r>
    <w:proofErr w:type="gramStart"/>
    <w:r w:rsidR="00B95A83">
      <w:rPr>
        <w:rFonts w:ascii="Garamond" w:hAnsi="Garamond"/>
        <w:b/>
        <w:i/>
        <w:sz w:val="18"/>
      </w:rPr>
      <w:t xml:space="preserve">Washington  </w:t>
    </w:r>
    <w:r>
      <w:rPr>
        <w:rFonts w:ascii="Garamond" w:hAnsi="Garamond"/>
        <w:b/>
        <w:i/>
        <w:sz w:val="18"/>
      </w:rPr>
      <w:t>98104</w:t>
    </w:r>
    <w:proofErr w:type="gramEnd"/>
  </w:p>
  <w:p w14:paraId="7D4355AF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</w:t>
    </w:r>
    <w:r w:rsidR="00822D7B">
      <w:rPr>
        <w:rFonts w:ascii="Garamond" w:hAnsi="Garamond"/>
        <w:b/>
        <w:i/>
        <w:sz w:val="18"/>
      </w:rPr>
      <w:t>.714.2514</w:t>
    </w:r>
    <w:r>
      <w:rPr>
        <w:rFonts w:ascii="Garamond" w:hAnsi="Garamond"/>
        <w:b/>
        <w:i/>
        <w:sz w:val="18"/>
      </w:rPr>
      <w:t xml:space="preserve"> (</w:t>
    </w:r>
    <w:proofErr w:type="gramStart"/>
    <w:r>
      <w:rPr>
        <w:rFonts w:ascii="Garamond" w:hAnsi="Garamond"/>
        <w:b/>
        <w:i/>
        <w:sz w:val="18"/>
      </w:rPr>
      <w:t>voice)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14:paraId="1B3B238C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46CF66D5" w14:textId="77777777"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1DA8E354" w14:textId="77777777"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0665425" wp14:editId="60B6D5F2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7289EB" w14:textId="77777777" w:rsidR="00B95A83" w:rsidRPr="009177DE" w:rsidRDefault="00B95A83">
                          <w:pPr>
                            <w:rPr>
                              <w:rStyle w:val="PageNumber"/>
                              <w:color w:val="FFFFFF" w:themeColor="background1"/>
                            </w:rPr>
                          </w:pP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t xml:space="preserve">Page </w: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begin"/>
                          </w: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instrText xml:space="preserve"> PAGE </w:instrTex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separate"/>
                          </w:r>
                          <w:r w:rsidR="00782A77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color w:val="FFFFFF" w:themeColor="background1"/>
                              <w:sz w:val="14"/>
                            </w:rPr>
                            <w:t>1</w: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end"/>
                          </w: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00220379" w14:textId="77777777"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AB14ED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Document4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3EBD941" w14:textId="77777777"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65425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" o:allowincell="f" stroked="f">
              <v:textbox>
                <w:txbxContent>
                  <w:p w14:paraId="777289EB" w14:textId="77777777" w:rsidR="00B95A83" w:rsidRPr="009177DE" w:rsidRDefault="00B95A83">
                    <w:pPr>
                      <w:rPr>
                        <w:rStyle w:val="PageNumber"/>
                        <w:color w:val="FFFFFF" w:themeColor="background1"/>
                      </w:rPr>
                    </w:pP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t xml:space="preserve">Page </w: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begin"/>
                    </w: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instrText xml:space="preserve"> PAGE </w:instrTex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separate"/>
                    </w:r>
                    <w:r w:rsidR="00782A77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color w:val="FFFFFF" w:themeColor="background1"/>
                        <w:sz w:val="14"/>
                      </w:rPr>
                      <w:t>1</w: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end"/>
                    </w: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00220379" w14:textId="77777777"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AB14ED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Document4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3EBD941" w14:textId="77777777"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14:paraId="7325E135" w14:textId="77777777"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3B315" w14:textId="77777777" w:rsidR="00095DF9" w:rsidRDefault="00095DF9">
      <w:r>
        <w:separator/>
      </w:r>
    </w:p>
  </w:footnote>
  <w:footnote w:type="continuationSeparator" w:id="0">
    <w:p w14:paraId="79CA6C78" w14:textId="77777777" w:rsidR="00095DF9" w:rsidRDefault="0009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95C9D"/>
    <w:multiLevelType w:val="hybridMultilevel"/>
    <w:tmpl w:val="62A26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0400A"/>
    <w:multiLevelType w:val="hybridMultilevel"/>
    <w:tmpl w:val="227E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DB2F4B"/>
    <w:multiLevelType w:val="hybridMultilevel"/>
    <w:tmpl w:val="0B9C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hideSpelling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ED"/>
    <w:rsid w:val="0002428B"/>
    <w:rsid w:val="0007076D"/>
    <w:rsid w:val="00095DF9"/>
    <w:rsid w:val="001536AB"/>
    <w:rsid w:val="00180A1B"/>
    <w:rsid w:val="002354F6"/>
    <w:rsid w:val="00294C96"/>
    <w:rsid w:val="00300D2C"/>
    <w:rsid w:val="00303285"/>
    <w:rsid w:val="00310AF3"/>
    <w:rsid w:val="00313B62"/>
    <w:rsid w:val="003536EE"/>
    <w:rsid w:val="00386102"/>
    <w:rsid w:val="003B272D"/>
    <w:rsid w:val="003D72A3"/>
    <w:rsid w:val="003E393C"/>
    <w:rsid w:val="003E758C"/>
    <w:rsid w:val="00410394"/>
    <w:rsid w:val="00422666"/>
    <w:rsid w:val="004A79DF"/>
    <w:rsid w:val="004D445F"/>
    <w:rsid w:val="004D67DD"/>
    <w:rsid w:val="004D6BA7"/>
    <w:rsid w:val="00545FA7"/>
    <w:rsid w:val="0058024A"/>
    <w:rsid w:val="005A5AAC"/>
    <w:rsid w:val="0061034C"/>
    <w:rsid w:val="00645F1F"/>
    <w:rsid w:val="00660762"/>
    <w:rsid w:val="00671B30"/>
    <w:rsid w:val="0068649D"/>
    <w:rsid w:val="006A5B53"/>
    <w:rsid w:val="006C0229"/>
    <w:rsid w:val="00702B1B"/>
    <w:rsid w:val="00717A51"/>
    <w:rsid w:val="007211A2"/>
    <w:rsid w:val="00782A77"/>
    <w:rsid w:val="007D250E"/>
    <w:rsid w:val="00803B3F"/>
    <w:rsid w:val="00822D7B"/>
    <w:rsid w:val="00894029"/>
    <w:rsid w:val="008A56E5"/>
    <w:rsid w:val="008B6DC3"/>
    <w:rsid w:val="008D6B55"/>
    <w:rsid w:val="009177DE"/>
    <w:rsid w:val="00A30D58"/>
    <w:rsid w:val="00A31B86"/>
    <w:rsid w:val="00A9211C"/>
    <w:rsid w:val="00AB14ED"/>
    <w:rsid w:val="00B95A83"/>
    <w:rsid w:val="00BA11C9"/>
    <w:rsid w:val="00BA6AC8"/>
    <w:rsid w:val="00BB186D"/>
    <w:rsid w:val="00BB2981"/>
    <w:rsid w:val="00BB4350"/>
    <w:rsid w:val="00BD3578"/>
    <w:rsid w:val="00BD601F"/>
    <w:rsid w:val="00C32D14"/>
    <w:rsid w:val="00CA5691"/>
    <w:rsid w:val="00D025E3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401DC"/>
    <w:rsid w:val="00F41C2E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BB88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EddieAikau:Users:EddieAikau:Desktop:LOWF%20Second%20Av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C276F-B94F-2447-B6C0-912CB954C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EddieAikau:Users:EddieAikau:Desktop:LOWF Second Ave.dotx</Template>
  <TotalTime>0</TotalTime>
  <Pages>1</Pages>
  <Words>79</Words>
  <Characters>453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A. Phillips</cp:lastModifiedBy>
  <cp:revision>2</cp:revision>
  <cp:lastPrinted>2011-11-03T21:12:00Z</cp:lastPrinted>
  <dcterms:created xsi:type="dcterms:W3CDTF">2016-11-12T21:57:00Z</dcterms:created>
  <dcterms:modified xsi:type="dcterms:W3CDTF">2016-11-12T21:57:00Z</dcterms:modified>
</cp:coreProperties>
</file>